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57EA" w14:textId="77777777" w:rsidR="00782285" w:rsidRDefault="00782285" w:rsidP="007822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FRERE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67F5A03" w14:textId="77777777" w:rsidR="00782285" w:rsidRDefault="00782285" w:rsidP="007822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4EACE52C" w14:textId="77777777" w:rsidR="00782285" w:rsidRDefault="00782285" w:rsidP="00782285">
      <w:pPr>
        <w:pStyle w:val="NoSpacing"/>
        <w:rPr>
          <w:rFonts w:cs="Times New Roman"/>
          <w:szCs w:val="24"/>
        </w:rPr>
      </w:pPr>
    </w:p>
    <w:p w14:paraId="59E0A692" w14:textId="77777777" w:rsidR="00782285" w:rsidRDefault="00782285" w:rsidP="00782285">
      <w:pPr>
        <w:pStyle w:val="NoSpacing"/>
        <w:rPr>
          <w:rFonts w:cs="Times New Roman"/>
          <w:szCs w:val="24"/>
        </w:rPr>
      </w:pPr>
    </w:p>
    <w:p w14:paraId="1A6303DC" w14:textId="77777777" w:rsidR="00782285" w:rsidRDefault="00782285" w:rsidP="00782285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6397DA13" w14:textId="77777777" w:rsidR="00782285" w:rsidRDefault="00782285" w:rsidP="0078228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395EBDC" w14:textId="77777777" w:rsidR="00782285" w:rsidRDefault="00782285" w:rsidP="0078228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9863269" w14:textId="77777777" w:rsidR="00782285" w:rsidRDefault="00782285" w:rsidP="00782285">
      <w:pPr>
        <w:pStyle w:val="NoSpacing"/>
        <w:rPr>
          <w:rFonts w:cs="Times New Roman"/>
          <w:szCs w:val="24"/>
        </w:rPr>
      </w:pPr>
    </w:p>
    <w:p w14:paraId="6C48B7AA" w14:textId="77777777" w:rsidR="00782285" w:rsidRDefault="00782285" w:rsidP="00782285">
      <w:pPr>
        <w:pStyle w:val="NoSpacing"/>
        <w:rPr>
          <w:rFonts w:cs="Times New Roman"/>
          <w:szCs w:val="24"/>
        </w:rPr>
      </w:pPr>
    </w:p>
    <w:p w14:paraId="3CBAE693" w14:textId="77777777" w:rsidR="00782285" w:rsidRDefault="00782285" w:rsidP="007822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2022</w:t>
      </w:r>
    </w:p>
    <w:p w14:paraId="438F7A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DF1F4" w14:textId="77777777" w:rsidR="00782285" w:rsidRDefault="00782285" w:rsidP="009139A6">
      <w:r>
        <w:separator/>
      </w:r>
    </w:p>
  </w:endnote>
  <w:endnote w:type="continuationSeparator" w:id="0">
    <w:p w14:paraId="535100BC" w14:textId="77777777" w:rsidR="00782285" w:rsidRDefault="007822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CC3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29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6D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F69AB" w14:textId="77777777" w:rsidR="00782285" w:rsidRDefault="00782285" w:rsidP="009139A6">
      <w:r>
        <w:separator/>
      </w:r>
    </w:p>
  </w:footnote>
  <w:footnote w:type="continuationSeparator" w:id="0">
    <w:p w14:paraId="446D3FA5" w14:textId="77777777" w:rsidR="00782285" w:rsidRDefault="007822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D6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2E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CA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85"/>
    <w:rsid w:val="000666E0"/>
    <w:rsid w:val="002510B7"/>
    <w:rsid w:val="005C130B"/>
    <w:rsid w:val="0078228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67D76"/>
  <w15:chartTrackingRefBased/>
  <w15:docId w15:val="{1CBB66A3-0DA8-4BCB-BB20-E2A02971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2022-12-27T20:27:00Z</dcterms:created>
  <dcterms:modified xsi:type="dcterms:W3CDTF">2022-12-27T20:27:00Z</dcterms:modified>
</cp:coreProperties>
</file>